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2BA" w:rsidRPr="00DA7E7C" w:rsidRDefault="002742BA" w:rsidP="003B5993">
      <w:pPr>
        <w:pStyle w:val="Heading1"/>
        <w:rPr>
          <w:b/>
          <w:lang w:val="ru-RU"/>
        </w:rPr>
      </w:pPr>
    </w:p>
    <w:p w:rsidR="002742BA" w:rsidRPr="00DA7E7C" w:rsidRDefault="002742BA" w:rsidP="003B5993">
      <w:pPr>
        <w:framePr w:hSpace="141" w:wrap="around" w:vAnchor="text" w:hAnchor="page" w:x="6016" w:y="1"/>
        <w:rPr>
          <w:noProof/>
          <w:sz w:val="28"/>
          <w:szCs w:val="28"/>
        </w:rPr>
      </w:pPr>
      <w:r w:rsidRPr="004C3C93">
        <w:rPr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2742BA" w:rsidRPr="00DA7E7C" w:rsidRDefault="002742BA" w:rsidP="003B5993">
      <w:pPr>
        <w:jc w:val="center"/>
        <w:rPr>
          <w:rFonts w:cs="Tahoma"/>
          <w:b/>
          <w:sz w:val="28"/>
          <w:szCs w:val="28"/>
        </w:rPr>
      </w:pPr>
    </w:p>
    <w:p w:rsidR="002742BA" w:rsidRPr="00DA7E7C" w:rsidRDefault="002742BA" w:rsidP="003B5993">
      <w:pPr>
        <w:jc w:val="center"/>
        <w:rPr>
          <w:rFonts w:cs="Tahoma"/>
          <w:b/>
          <w:sz w:val="28"/>
          <w:szCs w:val="28"/>
        </w:rPr>
      </w:pPr>
    </w:p>
    <w:p w:rsidR="002742BA" w:rsidRPr="00DA7E7C" w:rsidRDefault="002742BA" w:rsidP="003B5993">
      <w:pPr>
        <w:jc w:val="center"/>
        <w:rPr>
          <w:rFonts w:cs="Tahoma"/>
          <w:b/>
          <w:sz w:val="28"/>
          <w:szCs w:val="28"/>
        </w:rPr>
      </w:pPr>
    </w:p>
    <w:p w:rsidR="002742BA" w:rsidRPr="00DA7E7C" w:rsidRDefault="002742BA" w:rsidP="003B5993">
      <w:pPr>
        <w:jc w:val="center"/>
        <w:rPr>
          <w:rFonts w:cs="Tahoma"/>
          <w:b/>
          <w:sz w:val="28"/>
          <w:szCs w:val="28"/>
        </w:rPr>
      </w:pPr>
    </w:p>
    <w:p w:rsidR="002742BA" w:rsidRPr="00DA7E7C" w:rsidRDefault="002742BA" w:rsidP="003B5993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ОДЕСЬКА ОБЛАСТЬ</w:t>
      </w:r>
    </w:p>
    <w:p w:rsidR="002742BA" w:rsidRPr="00DA7E7C" w:rsidRDefault="002742BA" w:rsidP="003B599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 w:rsidRPr="00DA7E7C">
        <w:rPr>
          <w:rFonts w:ascii="Times New Roman" w:hAnsi="Times New Roman" w:cs="Tahoma"/>
          <w:b/>
          <w:sz w:val="28"/>
          <w:szCs w:val="28"/>
        </w:rPr>
        <w:t xml:space="preserve">ЬКА </w:t>
      </w: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 w:rsidRPr="00DA7E7C"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742BA" w:rsidRPr="00DA7E7C" w:rsidRDefault="002742BA" w:rsidP="003B599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 w:rsidRPr="00DA7E7C">
        <w:rPr>
          <w:rFonts w:cs="Tahoma"/>
          <w:b/>
          <w:spacing w:val="-10"/>
          <w:sz w:val="28"/>
          <w:szCs w:val="28"/>
        </w:rPr>
        <w:t>РОЗПОРЯДЖЕННЯ</w:t>
      </w:r>
    </w:p>
    <w:p w:rsidR="002742BA" w:rsidRPr="00DA7E7C" w:rsidRDefault="002742BA" w:rsidP="003B5993">
      <w:pPr>
        <w:spacing w:after="120"/>
        <w:jc w:val="center"/>
        <w:rPr>
          <w:rFonts w:cs="Tahoma"/>
          <w:spacing w:val="-10"/>
          <w:sz w:val="28"/>
          <w:szCs w:val="28"/>
        </w:rPr>
      </w:pPr>
      <w:r w:rsidRPr="00DA7E7C">
        <w:rPr>
          <w:rFonts w:cs="Tahoma"/>
          <w:spacing w:val="-10"/>
          <w:sz w:val="28"/>
          <w:szCs w:val="28"/>
        </w:rPr>
        <w:t>м.Арциз</w:t>
      </w: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  <w:r>
        <w:rPr>
          <w:sz w:val="28"/>
          <w:szCs w:val="28"/>
        </w:rPr>
        <w:t xml:space="preserve">02 вересня </w:t>
      </w:r>
      <w:r w:rsidRPr="00DA7E7C">
        <w:rPr>
          <w:sz w:val="28"/>
          <w:szCs w:val="28"/>
        </w:rPr>
        <w:t xml:space="preserve">  2021 року                                           </w:t>
      </w:r>
      <w:r>
        <w:rPr>
          <w:sz w:val="28"/>
          <w:szCs w:val="28"/>
        </w:rPr>
        <w:t xml:space="preserve">                           № 249 - </w:t>
      </w:r>
      <w:r w:rsidRPr="00DA7E7C">
        <w:rPr>
          <w:sz w:val="28"/>
          <w:szCs w:val="28"/>
        </w:rPr>
        <w:t xml:space="preserve">к </w:t>
      </w:r>
    </w:p>
    <w:p w:rsidR="002742BA" w:rsidRPr="00DA7E7C" w:rsidRDefault="002742BA" w:rsidP="003B5993">
      <w:pPr>
        <w:jc w:val="center"/>
        <w:rPr>
          <w:b/>
          <w:sz w:val="28"/>
          <w:szCs w:val="28"/>
        </w:rPr>
      </w:pPr>
    </w:p>
    <w:p w:rsidR="002742BA" w:rsidRDefault="002742BA" w:rsidP="003B5993">
      <w:pPr>
        <w:rPr>
          <w:b/>
          <w:sz w:val="28"/>
          <w:szCs w:val="28"/>
        </w:rPr>
      </w:pPr>
      <w:r w:rsidRPr="00DA7E7C">
        <w:rPr>
          <w:b/>
          <w:sz w:val="28"/>
          <w:szCs w:val="28"/>
        </w:rPr>
        <w:t xml:space="preserve">Про надання щорічної основної </w:t>
      </w:r>
    </w:p>
    <w:p w:rsidR="002742BA" w:rsidRPr="00DA7E7C" w:rsidRDefault="002742BA" w:rsidP="003B5993">
      <w:pPr>
        <w:rPr>
          <w:b/>
          <w:sz w:val="28"/>
          <w:szCs w:val="28"/>
        </w:rPr>
      </w:pPr>
      <w:r w:rsidRPr="00DA7E7C">
        <w:rPr>
          <w:b/>
          <w:sz w:val="28"/>
          <w:szCs w:val="28"/>
        </w:rPr>
        <w:t xml:space="preserve">відпустки </w:t>
      </w:r>
      <w:r>
        <w:rPr>
          <w:b/>
          <w:sz w:val="28"/>
          <w:szCs w:val="28"/>
        </w:rPr>
        <w:t>НЄНОВУ Д.Д.</w:t>
      </w:r>
    </w:p>
    <w:p w:rsidR="002742BA" w:rsidRPr="00DA7E7C" w:rsidRDefault="002742BA" w:rsidP="003B5993">
      <w:pPr>
        <w:jc w:val="center"/>
        <w:rPr>
          <w:sz w:val="28"/>
          <w:szCs w:val="28"/>
        </w:rPr>
      </w:pPr>
    </w:p>
    <w:p w:rsidR="002742BA" w:rsidRPr="00DA7E7C" w:rsidRDefault="002742BA" w:rsidP="003B5993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На підставі  пунктів 7, </w:t>
      </w:r>
      <w:r>
        <w:rPr>
          <w:sz w:val="28"/>
          <w:szCs w:val="28"/>
        </w:rPr>
        <w:t xml:space="preserve">13, </w:t>
      </w:r>
      <w:r w:rsidRPr="00DA7E7C">
        <w:rPr>
          <w:sz w:val="28"/>
          <w:szCs w:val="28"/>
        </w:rPr>
        <w:t>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 Закону України «Про вiдпустки», рішення  Арцизької міської ради від 24 грудня 2020 року №89-</w:t>
      </w:r>
      <w:r w:rsidRPr="00DA7E7C">
        <w:rPr>
          <w:sz w:val="28"/>
          <w:szCs w:val="28"/>
          <w:lang w:val="en-US"/>
        </w:rPr>
        <w:t>VIII</w:t>
      </w:r>
      <w:r w:rsidRPr="00DA7E7C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Нєнова Д.Д</w:t>
      </w:r>
      <w:r w:rsidRPr="00DA7E7C">
        <w:rPr>
          <w:sz w:val="28"/>
          <w:szCs w:val="28"/>
        </w:rPr>
        <w:t>.:</w:t>
      </w:r>
    </w:p>
    <w:p w:rsidR="002742BA" w:rsidRPr="00DA7E7C" w:rsidRDefault="002742BA" w:rsidP="003B5993">
      <w:pPr>
        <w:pStyle w:val="BodyTextIndent2"/>
        <w:spacing w:line="276" w:lineRule="auto"/>
        <w:ind w:firstLine="708"/>
        <w:jc w:val="both"/>
      </w:pPr>
      <w:r w:rsidRPr="00DA7E7C">
        <w:t xml:space="preserve">1. НАДАТИ   </w:t>
      </w:r>
      <w:r>
        <w:t>НЄНОВУ Дмитру Дмитровичу</w:t>
      </w:r>
      <w:r w:rsidRPr="00DA7E7C">
        <w:t xml:space="preserve">,  старості </w:t>
      </w:r>
      <w:r>
        <w:t>Задунаївського</w:t>
      </w:r>
      <w:r w:rsidRPr="00DA7E7C">
        <w:t xml:space="preserve">старостинського округу,  щорічну основну відпустку  тривалістю </w:t>
      </w:r>
      <w:r w:rsidRPr="00E03FE9">
        <w:rPr>
          <w:highlight w:val="black"/>
        </w:rPr>
        <w:t>30 календарних днів  з 09  вересня  2021 року по 08  жовтня  2021 року включно, за період роботи з 09 грудня 2020 року по 08 грудня 2021 року.</w:t>
      </w:r>
      <w:r w:rsidRPr="00DA7E7C">
        <w:t xml:space="preserve"> </w:t>
      </w:r>
    </w:p>
    <w:p w:rsidR="002742BA" w:rsidRPr="00DA7E7C" w:rsidRDefault="002742BA" w:rsidP="003B5993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2. НАДАТИ </w:t>
      </w:r>
      <w:r>
        <w:rPr>
          <w:sz w:val="28"/>
          <w:szCs w:val="28"/>
        </w:rPr>
        <w:t>НЄНОВУ Дмитру Дмитровичу</w:t>
      </w:r>
      <w:r w:rsidRPr="00DA7E7C">
        <w:rPr>
          <w:sz w:val="28"/>
          <w:szCs w:val="28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2742BA" w:rsidRPr="00DA7E7C" w:rsidRDefault="002742BA" w:rsidP="003B5993">
      <w:pPr>
        <w:pStyle w:val="BodyText"/>
        <w:ind w:firstLine="708"/>
        <w:rPr>
          <w:sz w:val="28"/>
          <w:szCs w:val="28"/>
        </w:rPr>
      </w:pPr>
      <w:r w:rsidRPr="00DA7E7C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2742BA" w:rsidRPr="00DA7E7C" w:rsidRDefault="002742BA" w:rsidP="003B5993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4.Контроль за виконанням  даного розпорядження покласти на </w:t>
      </w:r>
      <w:r>
        <w:rPr>
          <w:sz w:val="28"/>
          <w:szCs w:val="28"/>
        </w:rPr>
        <w:t>першого заступника міського голови Бахчеван Т.Д.</w:t>
      </w:r>
    </w:p>
    <w:p w:rsidR="002742BA" w:rsidRDefault="002742BA" w:rsidP="003B5993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Підстава: - заява </w:t>
      </w:r>
      <w:r>
        <w:rPr>
          <w:sz w:val="28"/>
          <w:szCs w:val="28"/>
        </w:rPr>
        <w:t>Нєнова Д.Д.</w:t>
      </w:r>
      <w:r w:rsidRPr="00DA7E7C">
        <w:rPr>
          <w:sz w:val="28"/>
          <w:szCs w:val="28"/>
        </w:rPr>
        <w:t xml:space="preserve"> від </w:t>
      </w:r>
      <w:r>
        <w:rPr>
          <w:sz w:val="28"/>
          <w:szCs w:val="28"/>
        </w:rPr>
        <w:t>31 серпня</w:t>
      </w:r>
      <w:r w:rsidRPr="00DA7E7C">
        <w:rPr>
          <w:sz w:val="28"/>
          <w:szCs w:val="28"/>
        </w:rPr>
        <w:t xml:space="preserve"> 2021 року.</w:t>
      </w:r>
    </w:p>
    <w:p w:rsidR="002742BA" w:rsidRPr="00344A60" w:rsidRDefault="002742BA" w:rsidP="003B5993">
      <w:pPr>
        <w:pStyle w:val="BodyText"/>
        <w:ind w:firstLine="708"/>
        <w:jc w:val="both"/>
        <w:rPr>
          <w:sz w:val="28"/>
          <w:szCs w:val="28"/>
        </w:rPr>
      </w:pPr>
    </w:p>
    <w:p w:rsidR="002742BA" w:rsidRPr="00DA7E7C" w:rsidRDefault="002742BA" w:rsidP="003B5993">
      <w:pPr>
        <w:pStyle w:val="Heading2"/>
      </w:pPr>
      <w:r w:rsidRPr="00DA7E7C">
        <w:t>Арцизький міський голова</w:t>
      </w:r>
      <w:r w:rsidRPr="00DA7E7C">
        <w:tab/>
      </w:r>
      <w:r w:rsidRPr="00DA7E7C">
        <w:tab/>
      </w:r>
      <w:r w:rsidRPr="00DA7E7C">
        <w:tab/>
      </w:r>
      <w:r w:rsidRPr="00DA7E7C">
        <w:tab/>
      </w:r>
      <w:r w:rsidRPr="00DA7E7C">
        <w:tab/>
        <w:t>С.ПАРПУЛАНСЬКИЙ</w:t>
      </w:r>
    </w:p>
    <w:p w:rsidR="002742BA" w:rsidRPr="00DA7E7C" w:rsidRDefault="002742BA" w:rsidP="003B5993">
      <w:pPr>
        <w:pStyle w:val="Heading2"/>
      </w:pPr>
    </w:p>
    <w:p w:rsidR="002742BA" w:rsidRPr="00DA7E7C" w:rsidRDefault="002742BA" w:rsidP="003B5993">
      <w:pPr>
        <w:pStyle w:val="Heading2"/>
      </w:pPr>
      <w:r w:rsidRPr="00DA7E7C">
        <w:t>З розпорядженням ознайомлений</w:t>
      </w:r>
      <w:r w:rsidRPr="00DA7E7C">
        <w:tab/>
        <w:t xml:space="preserve">_____________    </w:t>
      </w:r>
      <w:r>
        <w:t>Д.Нєнов</w:t>
      </w:r>
    </w:p>
    <w:p w:rsidR="002742BA" w:rsidRPr="00DA7E7C" w:rsidRDefault="002742BA" w:rsidP="003B5993">
      <w:pPr>
        <w:rPr>
          <w:sz w:val="28"/>
          <w:szCs w:val="28"/>
          <w:u w:val="single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742BA" w:rsidRPr="00DA7E7C" w:rsidRDefault="002742BA" w:rsidP="003B599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02 вересня  2021 року  №_____</w:t>
      </w:r>
      <w:r w:rsidRPr="00DA7E7C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2742BA" w:rsidRPr="00DA7E7C" w:rsidRDefault="002742BA" w:rsidP="003B599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742BA" w:rsidRPr="00DA7E7C" w:rsidRDefault="002742BA" w:rsidP="003B5993">
      <w:pPr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Про надання щорічної основної відпустки </w:t>
      </w:r>
      <w:r>
        <w:rPr>
          <w:sz w:val="28"/>
          <w:szCs w:val="28"/>
        </w:rPr>
        <w:t>Нєнову Д.Д.</w:t>
      </w:r>
    </w:p>
    <w:p w:rsidR="002742BA" w:rsidRPr="00DA7E7C" w:rsidRDefault="002742BA" w:rsidP="003B599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742BA" w:rsidRPr="00DA7E7C" w:rsidRDefault="002742BA" w:rsidP="003B599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742BA" w:rsidRPr="00DA7E7C" w:rsidRDefault="002742BA" w:rsidP="003B5993">
      <w:pPr>
        <w:rPr>
          <w:sz w:val="28"/>
          <w:szCs w:val="28"/>
        </w:rPr>
      </w:pPr>
      <w:r>
        <w:rPr>
          <w:sz w:val="28"/>
          <w:szCs w:val="28"/>
        </w:rPr>
        <w:t>Перший з</w:t>
      </w:r>
      <w:r w:rsidRPr="00DA7E7C">
        <w:rPr>
          <w:sz w:val="28"/>
          <w:szCs w:val="28"/>
        </w:rPr>
        <w:t>аступник  міського голови</w:t>
      </w:r>
    </w:p>
    <w:p w:rsidR="002742BA" w:rsidRPr="00DA7E7C" w:rsidRDefault="002742BA" w:rsidP="003B5993">
      <w:pPr>
        <w:rPr>
          <w:sz w:val="28"/>
          <w:szCs w:val="28"/>
        </w:rPr>
      </w:pPr>
      <w:r w:rsidRPr="00DA7E7C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Т.Бахчеван</w:t>
      </w:r>
    </w:p>
    <w:p w:rsidR="002742BA" w:rsidRPr="00DA7E7C" w:rsidRDefault="002742BA" w:rsidP="003B5993">
      <w:pPr>
        <w:rPr>
          <w:b/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  <w:r w:rsidRPr="00DA7E7C">
        <w:rPr>
          <w:sz w:val="28"/>
          <w:szCs w:val="28"/>
        </w:rPr>
        <w:t>Начальник юридичного відділу міської ради</w:t>
      </w:r>
    </w:p>
    <w:p w:rsidR="002742BA" w:rsidRPr="00DA7E7C" w:rsidRDefault="002742BA" w:rsidP="003B5993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А.Станкова</w:t>
      </w: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Default="002742BA" w:rsidP="003B5993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2742BA" w:rsidRDefault="002742BA" w:rsidP="003B5993">
      <w:pPr>
        <w:rPr>
          <w:sz w:val="28"/>
          <w:szCs w:val="28"/>
        </w:rPr>
      </w:pPr>
      <w:r>
        <w:rPr>
          <w:sz w:val="28"/>
          <w:szCs w:val="28"/>
        </w:rPr>
        <w:t>__________        І.Стойкова</w:t>
      </w:r>
    </w:p>
    <w:p w:rsidR="002742BA" w:rsidRDefault="002742BA" w:rsidP="003B5993">
      <w:pPr>
        <w:rPr>
          <w:sz w:val="28"/>
          <w:szCs w:val="28"/>
        </w:rPr>
      </w:pPr>
    </w:p>
    <w:p w:rsidR="002742BA" w:rsidRDefault="002742BA" w:rsidP="003B5993">
      <w:pPr>
        <w:rPr>
          <w:sz w:val="28"/>
          <w:szCs w:val="28"/>
        </w:rPr>
      </w:pPr>
    </w:p>
    <w:p w:rsidR="002742BA" w:rsidRPr="00E05F39" w:rsidRDefault="002742BA" w:rsidP="003B5993">
      <w:pPr>
        <w:rPr>
          <w:sz w:val="28"/>
          <w:szCs w:val="28"/>
        </w:rPr>
      </w:pPr>
      <w:r w:rsidRPr="00E05F39">
        <w:rPr>
          <w:sz w:val="28"/>
          <w:szCs w:val="28"/>
        </w:rPr>
        <w:t>Начальник відділу бухгалтерського обліку, звітності та фінансово-господарського забезпечення – головний бухгалтер</w:t>
      </w:r>
    </w:p>
    <w:p w:rsidR="002742BA" w:rsidRPr="00E05F39" w:rsidRDefault="002742BA" w:rsidP="003B5993">
      <w:pPr>
        <w:rPr>
          <w:sz w:val="28"/>
          <w:szCs w:val="28"/>
        </w:rPr>
      </w:pPr>
      <w:r w:rsidRPr="00E05F39">
        <w:rPr>
          <w:sz w:val="28"/>
          <w:szCs w:val="28"/>
        </w:rPr>
        <w:t>__________         Л.Лабунець</w:t>
      </w: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E03FE9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907212" w:rsidRDefault="002742BA" w:rsidP="003B5993">
      <w:pPr>
        <w:rPr>
          <w:sz w:val="24"/>
          <w:szCs w:val="24"/>
        </w:rPr>
      </w:pPr>
      <w:r w:rsidRPr="00907212">
        <w:rPr>
          <w:sz w:val="24"/>
          <w:szCs w:val="24"/>
        </w:rPr>
        <w:t>Виконавець: Карайван Т.М., головний спеціаліст відділу організаційної та кадрової роботи</w:t>
      </w: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</w:p>
    <w:p w:rsidR="002742BA" w:rsidRPr="00DA7E7C" w:rsidRDefault="002742BA" w:rsidP="003B5993">
      <w:pPr>
        <w:rPr>
          <w:sz w:val="28"/>
          <w:szCs w:val="28"/>
        </w:rPr>
      </w:pPr>
      <w:bookmarkStart w:id="0" w:name="_GoBack"/>
      <w:bookmarkEnd w:id="0"/>
    </w:p>
    <w:p w:rsidR="002742BA" w:rsidRDefault="002742BA" w:rsidP="003B5993"/>
    <w:p w:rsidR="002742BA" w:rsidRDefault="002742BA" w:rsidP="003B5993"/>
    <w:p w:rsidR="002742BA" w:rsidRDefault="002742BA"/>
    <w:sectPr w:rsidR="002742BA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993"/>
    <w:rsid w:val="002742BA"/>
    <w:rsid w:val="003010A8"/>
    <w:rsid w:val="00344A60"/>
    <w:rsid w:val="003B5993"/>
    <w:rsid w:val="004300D0"/>
    <w:rsid w:val="004C3C93"/>
    <w:rsid w:val="006D4757"/>
    <w:rsid w:val="007735AB"/>
    <w:rsid w:val="00907212"/>
    <w:rsid w:val="009618B2"/>
    <w:rsid w:val="00A6517D"/>
    <w:rsid w:val="00DA7E7C"/>
    <w:rsid w:val="00E03FE9"/>
    <w:rsid w:val="00E0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993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993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993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599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B599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3B5993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B599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B59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B5993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3B5993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3B5993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3B59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B5993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B59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993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316</Words>
  <Characters>1805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2021-08-31T09:19:00Z</cp:lastPrinted>
  <dcterms:created xsi:type="dcterms:W3CDTF">2021-08-31T09:12:00Z</dcterms:created>
  <dcterms:modified xsi:type="dcterms:W3CDTF">2022-01-12T07:49:00Z</dcterms:modified>
</cp:coreProperties>
</file>